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360" w:rsidRDefault="00DB0EF7" w:rsidP="002A1360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C14AED">
        <w:t>2</w:t>
      </w:r>
      <w:r>
        <w:t xml:space="preserve"> </w:t>
      </w:r>
    </w:p>
    <w:p w:rsidR="002A1360" w:rsidRDefault="00DB0EF7" w:rsidP="002A1360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046EBC">
        <w:t>принять участие в конкурсе</w:t>
      </w:r>
    </w:p>
    <w:p w:rsidR="002A1360" w:rsidRDefault="002A1360" w:rsidP="002A1360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046EBC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proofErr w:type="gramStart"/>
      <w:r w:rsidRPr="00A102BD">
        <w:rPr>
          <w:i/>
          <w:sz w:val="16"/>
          <w:szCs w:val="16"/>
        </w:rPr>
        <w:t xml:space="preserve">(на фирменном бланке </w:t>
      </w:r>
      <w:r w:rsidR="00046EBC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  <w:proofErr w:type="gramEnd"/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046EBC">
        <w:rPr>
          <w:i/>
          <w:sz w:val="16"/>
          <w:szCs w:val="16"/>
        </w:rPr>
        <w:t>участника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046EBC">
        <w:t>принять участие в конкурсе</w:t>
      </w:r>
      <w:r w:rsidRPr="00A102BD">
        <w:t xml:space="preserve"> </w:t>
      </w:r>
      <w:proofErr w:type="gramStart"/>
      <w:r w:rsidRPr="00A102BD">
        <w:t>от</w:t>
      </w:r>
      <w:proofErr w:type="gramEnd"/>
      <w:r w:rsidRPr="00A102BD">
        <w:t xml:space="preserve"> ______ № ____ </w:t>
      </w:r>
      <w:proofErr w:type="gramStart"/>
      <w:r w:rsidR="001B7F2D">
        <w:t>на</w:t>
      </w:r>
      <w:proofErr w:type="gramEnd"/>
      <w:r w:rsidR="001B7F2D">
        <w:t xml:space="preserve">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2A1360" w:rsidRPr="002A1360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046EBC" w:rsidP="0039365C">
      <w:pPr>
        <w:ind w:firstLine="293"/>
        <w:jc w:val="both"/>
      </w:pPr>
      <w:r>
        <w:t>2</w:t>
      </w:r>
      <w:r w:rsidR="004B0D40" w:rsidRPr="00A102BD">
        <w:t xml:space="preserve">. </w:t>
      </w:r>
      <w:r w:rsidR="005E3AF6">
        <w:t xml:space="preserve">Приложения к </w:t>
      </w:r>
      <w:r w:rsidR="00F26E7C">
        <w:t xml:space="preserve">приглашению </w:t>
      </w:r>
      <w: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proofErr w:type="gramStart"/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bookmarkStart w:id="0" w:name="_GoBack"/>
      <w:bookmarkEnd w:id="0"/>
      <w:r w:rsidR="00AE1AE4">
        <w:t xml:space="preserve">право заключения договоров на оказание услуг по осуществлению казначейских операций, услуг по ведению бухгалтерского и налогового учета в соответствии с требованиями действующего законодательства РФ, составлению и сдаче бухгалтерской, статистической и налоговой отчетности в налоговые и другие государственные органы и фонды </w:t>
      </w:r>
      <w:r w:rsidR="002A1360" w:rsidRPr="002A1360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  <w:proofErr w:type="gramEnd"/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 xml:space="preserve">приглашением </w:t>
      </w:r>
      <w:r w:rsidR="00046EBC">
        <w:t>принять участие в конкурсе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046EBC"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</w:t>
      </w:r>
      <w:proofErr w:type="gramStart"/>
      <w:r w:rsidR="004B0D40" w:rsidRPr="00A102BD">
        <w:t>в</w:t>
      </w:r>
      <w:r w:rsidR="00B43188">
        <w:t>(</w:t>
      </w:r>
      <w:proofErr w:type="gramEnd"/>
      <w:r w:rsidR="00B43188">
        <w:t>о)</w:t>
      </w:r>
      <w:r w:rsidR="004B0D40" w:rsidRPr="00A102BD">
        <w:t xml:space="preserve"> выполнит</w:t>
      </w:r>
      <w:r w:rsidR="001F1F36" w:rsidRPr="00A102BD">
        <w:t xml:space="preserve">ь все условия </w:t>
      </w:r>
      <w:r w:rsidR="0051748B">
        <w:t>оказания услуг</w:t>
      </w:r>
      <w:r w:rsidR="004B0D40" w:rsidRPr="00A102BD">
        <w:t xml:space="preserve">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 xml:space="preserve">приглашением </w:t>
      </w:r>
      <w:r w:rsidR="00046EBC">
        <w:t>принять участие в конкурсе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2A1360" w:rsidRPr="002A1360">
        <w:t xml:space="preserve">в связи с </w:t>
      </w:r>
      <w:r w:rsidR="004D27C4">
        <w:t xml:space="preserve">приглашением </w:t>
      </w:r>
      <w:r w:rsidR="00046EBC">
        <w:t>принять участие в конкурсе</w:t>
      </w:r>
      <w:r w:rsidR="002A1360" w:rsidRPr="002A1360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51748B" w:rsidP="002237D8">
      <w:pPr>
        <w:ind w:firstLine="293"/>
        <w:jc w:val="both"/>
      </w:pPr>
      <w:r>
        <w:t>Участник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</w:t>
      </w:r>
      <w:proofErr w:type="gramStart"/>
      <w:r w:rsidRPr="00A102BD">
        <w:t>.</w:t>
      </w:r>
      <w:proofErr w:type="gramEnd"/>
      <w:r w:rsidRPr="00A102BD">
        <w:t xml:space="preserve"> </w:t>
      </w:r>
      <w:proofErr w:type="gramStart"/>
      <w:r w:rsidRPr="00A102BD">
        <w:t>п</w:t>
      </w:r>
      <w:proofErr w:type="gramEnd"/>
      <w:r w:rsidRPr="00A102BD">
        <w:t>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lastRenderedPageBreak/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046EBC" w:rsidRPr="00046EBC">
        <w:rPr>
          <w:rFonts w:ascii="Verdana" w:hAnsi="Verdana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046EBC" w:rsidRPr="00046EBC"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8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D3" w:rsidRDefault="007667D3">
      <w:r>
        <w:separator/>
      </w:r>
    </w:p>
  </w:endnote>
  <w:endnote w:type="continuationSeparator" w:id="0">
    <w:p w:rsidR="007667D3" w:rsidRDefault="0076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6F" w:rsidRDefault="00D55E6F" w:rsidP="00312293">
    <w:pPr>
      <w:pStyle w:val="ae"/>
      <w:jc w:val="right"/>
    </w:pPr>
    <w:r>
      <w:t xml:space="preserve">стр. </w:t>
    </w:r>
    <w:r w:rsidR="0019597C">
      <w:fldChar w:fldCharType="begin"/>
    </w:r>
    <w:r w:rsidR="00C14AED">
      <w:instrText xml:space="preserve"> PAGE </w:instrText>
    </w:r>
    <w:r w:rsidR="0019597C">
      <w:fldChar w:fldCharType="separate"/>
    </w:r>
    <w:r w:rsidR="00B37131">
      <w:rPr>
        <w:noProof/>
      </w:rPr>
      <w:t>2</w:t>
    </w:r>
    <w:r w:rsidR="0019597C">
      <w:rPr>
        <w:noProof/>
      </w:rPr>
      <w:fldChar w:fldCharType="end"/>
    </w:r>
    <w:r>
      <w:t xml:space="preserve"> из </w:t>
    </w:r>
    <w:r w:rsidR="0019597C">
      <w:fldChar w:fldCharType="begin"/>
    </w:r>
    <w:r w:rsidR="00C14AED">
      <w:instrText xml:space="preserve"> NUMPAGES </w:instrText>
    </w:r>
    <w:r w:rsidR="0019597C">
      <w:fldChar w:fldCharType="separate"/>
    </w:r>
    <w:r w:rsidR="00B37131">
      <w:rPr>
        <w:noProof/>
      </w:rPr>
      <w:t>2</w:t>
    </w:r>
    <w:r w:rsidR="0019597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D3" w:rsidRDefault="007667D3">
      <w:r>
        <w:separator/>
      </w:r>
    </w:p>
  </w:footnote>
  <w:footnote w:type="continuationSeparator" w:id="0">
    <w:p w:rsidR="007667D3" w:rsidRDefault="00766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6EBC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597C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0544"/>
    <w:rsid w:val="001F1F36"/>
    <w:rsid w:val="001F38AE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360"/>
    <w:rsid w:val="002A1714"/>
    <w:rsid w:val="002A19ED"/>
    <w:rsid w:val="002A4609"/>
    <w:rsid w:val="002A48EE"/>
    <w:rsid w:val="002A4BC4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1748B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667D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87EF8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AE4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131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123B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4AED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4463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4</TotalTime>
  <Pages>2</Pages>
  <Words>357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ezheleznyakova</cp:lastModifiedBy>
  <cp:revision>6</cp:revision>
  <cp:lastPrinted>2010-04-13T12:36:00Z</cp:lastPrinted>
  <dcterms:created xsi:type="dcterms:W3CDTF">2014-12-29T11:01:00Z</dcterms:created>
  <dcterms:modified xsi:type="dcterms:W3CDTF">2015-06-16T09:18:00Z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